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1A7" w:rsidRDefault="00C831A7" w:rsidP="00C831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Lawrence LATERMER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C831A7" w:rsidRDefault="00C74F18" w:rsidP="00C831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Towcester, </w:t>
      </w:r>
      <w:bookmarkStart w:id="0" w:name="_GoBack"/>
      <w:bookmarkEnd w:id="0"/>
      <w:r w:rsidR="00C831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Northamptonshire. Tanner.</w:t>
      </w:r>
    </w:p>
    <w:p w:rsidR="00C831A7" w:rsidRDefault="00C831A7" w:rsidP="00C831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31A7" w:rsidRDefault="00C831A7" w:rsidP="00C831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31A7" w:rsidRDefault="00C831A7" w:rsidP="00C831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Nynehide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Rector of Towcester(q.v.), brought a plaint of debt </w:t>
      </w:r>
    </w:p>
    <w:p w:rsidR="00C831A7" w:rsidRDefault="00C831A7" w:rsidP="00C831A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against him,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Godfray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Paulersbury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Bultham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 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Tolby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Towcester(q.v.).</w:t>
      </w:r>
    </w:p>
    <w:p w:rsidR="00C831A7" w:rsidRDefault="00C831A7" w:rsidP="00C831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C831A7" w:rsidRDefault="00C831A7" w:rsidP="00C831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31A7" w:rsidRDefault="00C831A7" w:rsidP="00C831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31A7" w:rsidRDefault="00C831A7" w:rsidP="00C831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 April 2016</w:t>
      </w:r>
    </w:p>
    <w:p w:rsidR="006B2F86" w:rsidRPr="00E71FC3" w:rsidRDefault="00C74F1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1A7" w:rsidRDefault="00C831A7" w:rsidP="00E71FC3">
      <w:pPr>
        <w:spacing w:after="0" w:line="240" w:lineRule="auto"/>
      </w:pPr>
      <w:r>
        <w:separator/>
      </w:r>
    </w:p>
  </w:endnote>
  <w:endnote w:type="continuationSeparator" w:id="0">
    <w:p w:rsidR="00C831A7" w:rsidRDefault="00C831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1A7" w:rsidRDefault="00C831A7" w:rsidP="00E71FC3">
      <w:pPr>
        <w:spacing w:after="0" w:line="240" w:lineRule="auto"/>
      </w:pPr>
      <w:r>
        <w:separator/>
      </w:r>
    </w:p>
  </w:footnote>
  <w:footnote w:type="continuationSeparator" w:id="0">
    <w:p w:rsidR="00C831A7" w:rsidRDefault="00C831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1A7"/>
    <w:rsid w:val="00AB52E8"/>
    <w:rsid w:val="00B16D3F"/>
    <w:rsid w:val="00C74F18"/>
    <w:rsid w:val="00C831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628DA"/>
  <w15:chartTrackingRefBased/>
  <w15:docId w15:val="{63B3F513-E5F2-456D-880F-E0A9B672B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831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2016-04-06T19:50:00Z</dcterms:created>
  <dcterms:modified xsi:type="dcterms:W3CDTF">2016-04-06T19:50:00Z</dcterms:modified>
</cp:coreProperties>
</file>